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D486B" w14:textId="6B307F2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94AEB">
        <w:rPr>
          <w:rFonts w:cs="Arial"/>
          <w:noProof w:val="0"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494AEB">
        <w:rPr>
          <w:rFonts w:cs="Arial"/>
          <w:bCs/>
          <w:sz w:val="22"/>
          <w:szCs w:val="22"/>
        </w:rPr>
        <w:t xml:space="preserve">2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494AEB">
        <w:rPr>
          <w:rFonts w:cs="Arial"/>
          <w:noProof w:val="0"/>
          <w:sz w:val="22"/>
          <w:szCs w:val="22"/>
        </w:rPr>
        <w:t>SA2#158</w:t>
      </w:r>
      <w:r w:rsidR="00494AEB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453652" w:rsidRPr="00453652">
        <w:rPr>
          <w:rFonts w:cs="Arial"/>
          <w:noProof w:val="0"/>
          <w:sz w:val="22"/>
          <w:szCs w:val="22"/>
        </w:rPr>
        <w:t>S2-2308529</w:t>
      </w:r>
    </w:p>
    <w:p w14:paraId="02701FA3" w14:textId="5022A913" w:rsidR="004E3939" w:rsidRPr="00DA53A0" w:rsidRDefault="00494AEB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Goteborg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Sweden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August 21 </w:t>
      </w:r>
      <w:r w:rsidR="004E3939" w:rsidRPr="00DA53A0">
        <w:rPr>
          <w:sz w:val="22"/>
          <w:szCs w:val="22"/>
        </w:rPr>
        <w:t xml:space="preserve"> -</w:t>
      </w:r>
      <w:r>
        <w:rPr>
          <w:sz w:val="22"/>
          <w:szCs w:val="22"/>
        </w:rPr>
        <w:t xml:space="preserve"> August 25 2023</w:t>
      </w:r>
    </w:p>
    <w:p w14:paraId="227A6DA8" w14:textId="77777777" w:rsidR="00B97703" w:rsidRDefault="00B97703">
      <w:pPr>
        <w:rPr>
          <w:rFonts w:ascii="Arial" w:hAnsi="Arial" w:cs="Arial"/>
        </w:rPr>
      </w:pPr>
    </w:p>
    <w:p w14:paraId="4DCD9DC6" w14:textId="0A21E32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5A94" w:rsidRPr="00875A94">
        <w:rPr>
          <w:rFonts w:ascii="Arial" w:hAnsi="Arial" w:cs="Arial"/>
          <w:b/>
          <w:color w:val="FF0000"/>
          <w:sz w:val="22"/>
          <w:szCs w:val="22"/>
        </w:rPr>
        <w:t>(DRAFT)</w:t>
      </w:r>
      <w:r w:rsidR="00875A94">
        <w:rPr>
          <w:rFonts w:ascii="Arial" w:hAnsi="Arial" w:cs="Arial"/>
          <w:b/>
          <w:sz w:val="22"/>
          <w:szCs w:val="22"/>
        </w:rPr>
        <w:t xml:space="preserve"> </w:t>
      </w:r>
      <w:r w:rsidR="00494AE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94AEB" w:rsidRPr="00494AEB">
        <w:rPr>
          <w:rFonts w:ascii="Arial" w:hAnsi="Arial" w:cs="Arial"/>
          <w:b/>
          <w:sz w:val="22"/>
          <w:szCs w:val="22"/>
        </w:rPr>
        <w:t>Clarification on Removal of the Indicator of UUAA result from AMF</w:t>
      </w:r>
    </w:p>
    <w:p w14:paraId="642A9A4E" w14:textId="0B7034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94AEB">
        <w:rPr>
          <w:rFonts w:ascii="Arial" w:hAnsi="Arial" w:cs="Arial"/>
          <w:b/>
          <w:bCs/>
          <w:sz w:val="22"/>
          <w:szCs w:val="22"/>
        </w:rPr>
        <w:t xml:space="preserve">S3-233322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94AEB">
        <w:rPr>
          <w:rFonts w:ascii="Arial" w:hAnsi="Arial" w:cs="Arial"/>
          <w:b/>
          <w:bCs/>
          <w:sz w:val="22"/>
          <w:szCs w:val="22"/>
        </w:rPr>
        <w:t>SA3</w:t>
      </w:r>
    </w:p>
    <w:p w14:paraId="516E9952" w14:textId="17080D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4AEB">
        <w:rPr>
          <w:rFonts w:ascii="Arial" w:hAnsi="Arial" w:cs="Arial"/>
          <w:b/>
          <w:bCs/>
          <w:sz w:val="22"/>
          <w:szCs w:val="22"/>
        </w:rPr>
        <w:t>17</w:t>
      </w:r>
    </w:p>
    <w:bookmarkEnd w:id="5"/>
    <w:bookmarkEnd w:id="6"/>
    <w:bookmarkEnd w:id="7"/>
    <w:p w14:paraId="1AFCC9B7" w14:textId="20CC92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4AEB">
        <w:rPr>
          <w:rFonts w:ascii="Arial" w:hAnsi="Arial" w:cs="Arial"/>
          <w:b/>
          <w:bCs/>
          <w:sz w:val="22"/>
          <w:szCs w:val="22"/>
        </w:rPr>
        <w:t>UAS</w:t>
      </w:r>
    </w:p>
    <w:p w14:paraId="6ED32C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665AF5B" w14:textId="3543449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75A94" w:rsidRPr="00875A94">
        <w:rPr>
          <w:rFonts w:ascii="Arial" w:hAnsi="Arial" w:cs="Arial"/>
          <w:b/>
          <w:color w:val="FF0000"/>
          <w:sz w:val="22"/>
          <w:szCs w:val="22"/>
        </w:rPr>
        <w:t xml:space="preserve">To be </w:t>
      </w:r>
      <w:r w:rsidR="00494AEB">
        <w:rPr>
          <w:rFonts w:ascii="Arial" w:hAnsi="Arial" w:cs="Arial"/>
          <w:b/>
          <w:sz w:val="22"/>
          <w:szCs w:val="22"/>
        </w:rPr>
        <w:t>SA2</w:t>
      </w:r>
    </w:p>
    <w:p w14:paraId="76050D0C" w14:textId="51DB7B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4AEB">
        <w:rPr>
          <w:rFonts w:ascii="Arial" w:hAnsi="Arial" w:cs="Arial"/>
          <w:b/>
          <w:bCs/>
          <w:sz w:val="22"/>
          <w:szCs w:val="22"/>
        </w:rPr>
        <w:t>SA3</w:t>
      </w:r>
    </w:p>
    <w:p w14:paraId="3AD28124" w14:textId="58881C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4AEB">
        <w:rPr>
          <w:rFonts w:ascii="Arial" w:hAnsi="Arial" w:cs="Arial"/>
          <w:b/>
          <w:bCs/>
          <w:sz w:val="22"/>
          <w:szCs w:val="22"/>
        </w:rPr>
        <w:t>CT3</w:t>
      </w:r>
    </w:p>
    <w:bookmarkEnd w:id="8"/>
    <w:bookmarkEnd w:id="9"/>
    <w:p w14:paraId="38B11E9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E88EB5" w14:textId="77777777" w:rsidR="00494AE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4AEB">
        <w:rPr>
          <w:rFonts w:ascii="Arial" w:hAnsi="Arial" w:cs="Arial"/>
          <w:b/>
          <w:bCs/>
          <w:sz w:val="22"/>
          <w:szCs w:val="22"/>
        </w:rPr>
        <w:t>Dimitrios Karampatsis</w:t>
      </w:r>
    </w:p>
    <w:p w14:paraId="7A814587" w14:textId="4C55540A" w:rsidR="00494AEB" w:rsidRPr="004E3939" w:rsidRDefault="00494AEB" w:rsidP="00494AE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dkarampatsis@lenovo.com</w:t>
      </w:r>
    </w:p>
    <w:p w14:paraId="14A8CFB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B3534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56A2548" w14:textId="739F9335" w:rsidR="00B97703" w:rsidRDefault="00B97703" w:rsidP="00E57AD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4AEB">
        <w:rPr>
          <w:color w:val="0070C0"/>
        </w:rPr>
        <w:t>CR</w:t>
      </w:r>
      <w:r w:rsidR="00E57AD9">
        <w:rPr>
          <w:color w:val="0070C0"/>
        </w:rPr>
        <w:t xml:space="preserve"> 0104, 0105, 4277, 4278</w:t>
      </w:r>
    </w:p>
    <w:p w14:paraId="64252ED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2B7B05" w14:textId="7F839DB5" w:rsidR="00494AEB" w:rsidRDefault="00494AEB" w:rsidP="000F6242">
      <w:r>
        <w:t>SA2 thanks SA3 for the LS requesting clarification on the Removal of the Indicator of UUAA result from AMF to SMF.</w:t>
      </w:r>
    </w:p>
    <w:p w14:paraId="77461F70" w14:textId="3882A7E3" w:rsidR="00494AEB" w:rsidRDefault="00494AEB" w:rsidP="000F6242">
      <w:r>
        <w:t xml:space="preserve">SA2 has discussed this topic and has agreed CRs to 23.256 and 23.502 adding the capability for the AMF to provide a </w:t>
      </w:r>
      <w:r w:rsidR="00E57AD9">
        <w:t>successful</w:t>
      </w:r>
      <w:r>
        <w:t xml:space="preserve"> UUAA result to the SMF during PDU session establishment when UUAA is carried out at the AMF.</w:t>
      </w:r>
    </w:p>
    <w:p w14:paraId="442F55B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F70FFC" w14:textId="256818D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94AEB">
        <w:rPr>
          <w:rFonts w:ascii="Arial" w:hAnsi="Arial" w:cs="Arial"/>
          <w:b/>
        </w:rPr>
        <w:t>SA3, CT4</w:t>
      </w:r>
    </w:p>
    <w:p w14:paraId="727AEDDD" w14:textId="361C7302" w:rsidR="00B97703" w:rsidRPr="00017F23" w:rsidRDefault="00B97703" w:rsidP="00494AE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4AEB" w:rsidRPr="00494AEB">
        <w:t xml:space="preserve">Kindly </w:t>
      </w:r>
      <w:proofErr w:type="gramStart"/>
      <w:r w:rsidR="00494AEB" w:rsidRPr="00494AEB">
        <w:t>take into account</w:t>
      </w:r>
      <w:proofErr w:type="gramEnd"/>
      <w:r w:rsidR="00494AEB" w:rsidRPr="00494AEB">
        <w:t xml:space="preserve"> the agreed CR</w:t>
      </w:r>
      <w:r w:rsidR="0004094A">
        <w:t>s</w:t>
      </w:r>
      <w:r w:rsidR="00494AEB" w:rsidRPr="00494AEB">
        <w:t xml:space="preserve"> in corresponding normative specifications</w:t>
      </w:r>
    </w:p>
    <w:p w14:paraId="71041C4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5BE1707" w14:textId="5FBEC05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94AEB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4AE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8640C9" w14:textId="2FA5E0CA" w:rsidR="002F1940" w:rsidRDefault="00494AEB" w:rsidP="002F1940">
      <w:bookmarkStart w:id="10" w:name="OLE_LINK55"/>
      <w:bookmarkStart w:id="11" w:name="OLE_LINK56"/>
      <w:bookmarkStart w:id="12" w:name="OLE_LINK53"/>
      <w:bookmarkStart w:id="13" w:name="OLE_LINK54"/>
      <w:r>
        <w:t>SA2#159</w:t>
      </w:r>
      <w:r w:rsidR="002F1940">
        <w:tab/>
      </w:r>
      <w:r w:rsidR="000F1D7E">
        <w:t>October 9</w:t>
      </w:r>
      <w:r w:rsidR="002F1940">
        <w:t xml:space="preserve"> -</w:t>
      </w:r>
      <w:r w:rsidR="000F1D7E">
        <w:t xml:space="preserve"> October 13</w:t>
      </w:r>
      <w:r w:rsidR="00926A49">
        <w:t xml:space="preserve">, </w:t>
      </w:r>
      <w:proofErr w:type="gramStart"/>
      <w:r w:rsidR="000F1D7E">
        <w:t>2023</w:t>
      </w:r>
      <w:proofErr w:type="gramEnd"/>
      <w:r w:rsidR="002F1940">
        <w:tab/>
      </w:r>
      <w:r w:rsidR="00926A49">
        <w:tab/>
      </w:r>
      <w:r w:rsidR="000F1D7E">
        <w:t>Xiamen</w:t>
      </w:r>
      <w:r w:rsidR="002F1940">
        <w:t xml:space="preserve">, </w:t>
      </w:r>
      <w:bookmarkEnd w:id="10"/>
      <w:bookmarkEnd w:id="11"/>
      <w:r w:rsidR="000F1D7E">
        <w:t>China</w:t>
      </w:r>
    </w:p>
    <w:p w14:paraId="41701F4F" w14:textId="0B2C521F" w:rsidR="002F1940" w:rsidRPr="002F1940" w:rsidRDefault="00494AEB" w:rsidP="002F1940">
      <w:r>
        <w:t>SA2#160</w:t>
      </w:r>
      <w:r w:rsidR="002F1940">
        <w:tab/>
      </w:r>
      <w:r w:rsidR="000F1D7E">
        <w:t>November 13</w:t>
      </w:r>
      <w:r w:rsidR="002F1940">
        <w:t xml:space="preserve"> -</w:t>
      </w:r>
      <w:r w:rsidR="000F1D7E">
        <w:t xml:space="preserve"> November 17</w:t>
      </w:r>
      <w:r w:rsidR="00926A49">
        <w:t xml:space="preserve">, </w:t>
      </w:r>
      <w:proofErr w:type="gramStart"/>
      <w:r w:rsidR="00926A49">
        <w:t>2023</w:t>
      </w:r>
      <w:proofErr w:type="gramEnd"/>
      <w:r w:rsidR="00926A49">
        <w:tab/>
      </w:r>
      <w:r w:rsidR="002F1940">
        <w:tab/>
      </w:r>
      <w:r w:rsidR="000F1D7E">
        <w:t>Chicago, USA</w:t>
      </w:r>
    </w:p>
    <w:bookmarkEnd w:id="12"/>
    <w:bookmarkEnd w:id="13"/>
    <w:p w14:paraId="056DED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A161A" w14:textId="77777777" w:rsidR="00070B1B" w:rsidRDefault="00070B1B">
      <w:pPr>
        <w:spacing w:after="0"/>
      </w:pPr>
      <w:r>
        <w:separator/>
      </w:r>
    </w:p>
  </w:endnote>
  <w:endnote w:type="continuationSeparator" w:id="0">
    <w:p w14:paraId="2EA3C771" w14:textId="77777777" w:rsidR="00070B1B" w:rsidRDefault="00070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424A6" w14:textId="77777777" w:rsidR="00070B1B" w:rsidRDefault="00070B1B">
      <w:pPr>
        <w:spacing w:after="0"/>
      </w:pPr>
      <w:r>
        <w:separator/>
      </w:r>
    </w:p>
  </w:footnote>
  <w:footnote w:type="continuationSeparator" w:id="0">
    <w:p w14:paraId="66E10165" w14:textId="77777777" w:rsidR="00070B1B" w:rsidRDefault="00070B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3965189">
    <w:abstractNumId w:val="3"/>
  </w:num>
  <w:num w:numId="2" w16cid:durableId="1991858448">
    <w:abstractNumId w:val="2"/>
  </w:num>
  <w:num w:numId="3" w16cid:durableId="561215552">
    <w:abstractNumId w:val="1"/>
  </w:num>
  <w:num w:numId="4" w16cid:durableId="1543325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94A"/>
    <w:rsid w:val="00070B1B"/>
    <w:rsid w:val="000F1D7E"/>
    <w:rsid w:val="000F6242"/>
    <w:rsid w:val="002F1940"/>
    <w:rsid w:val="00383545"/>
    <w:rsid w:val="00433500"/>
    <w:rsid w:val="00433F71"/>
    <w:rsid w:val="00440D43"/>
    <w:rsid w:val="00441241"/>
    <w:rsid w:val="00453652"/>
    <w:rsid w:val="00494AEB"/>
    <w:rsid w:val="004E3939"/>
    <w:rsid w:val="007705AC"/>
    <w:rsid w:val="007F4F92"/>
    <w:rsid w:val="008361AC"/>
    <w:rsid w:val="00875A94"/>
    <w:rsid w:val="008D772F"/>
    <w:rsid w:val="00926A49"/>
    <w:rsid w:val="0099764C"/>
    <w:rsid w:val="00B97703"/>
    <w:rsid w:val="00CF6087"/>
    <w:rsid w:val="00E57AD9"/>
    <w:rsid w:val="00FC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AB5D8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6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 </cp:lastModifiedBy>
  <cp:revision>9</cp:revision>
  <cp:lastPrinted>2002-04-23T07:10:00Z</cp:lastPrinted>
  <dcterms:created xsi:type="dcterms:W3CDTF">2023-08-07T12:06:00Z</dcterms:created>
  <dcterms:modified xsi:type="dcterms:W3CDTF">2023-08-11T14:16:00Z</dcterms:modified>
</cp:coreProperties>
</file>